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1A" w:rsidRPr="005742A8" w:rsidRDefault="00EC6E1A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</w:p>
    <w:p w:rsidR="00EC6E1A" w:rsidRPr="005742A8" w:rsidRDefault="00EC6E1A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EC6E1A" w:rsidRPr="005742A8" w:rsidRDefault="00EC6E1A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EC6E1A" w:rsidRDefault="00EC6E1A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6E1A" w:rsidRDefault="00EC6E1A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EC6E1A" w:rsidRDefault="00EC6E1A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EC6E1A" w:rsidRDefault="00EC6E1A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EC6E1A" w:rsidRDefault="00EC6E1A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6E1A" w:rsidRPr="005742A8" w:rsidRDefault="00EC6E1A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C6E1A" w:rsidRPr="00DE2210" w:rsidRDefault="00EC6E1A" w:rsidP="00DE22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DE221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EC6E1A" w:rsidRPr="00DE2210" w:rsidRDefault="00EC6E1A" w:rsidP="00DE22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ГРАЖДАНИН</w:t>
      </w:r>
      <w:r>
        <w:rPr>
          <w:rFonts w:ascii="Times New Roman" w:hAnsi="Times New Roman" w:cs="Times New Roman"/>
          <w:sz w:val="28"/>
          <w:szCs w:val="28"/>
        </w:rPr>
        <w:t xml:space="preserve">А О НАЛИЧИИ (ОТСУТСТВИИ) У НЕГО </w:t>
      </w:r>
      <w:r w:rsidRPr="00DE221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ОСНОВАНИЙ </w:t>
      </w:r>
      <w:r w:rsidRPr="00DE2210">
        <w:rPr>
          <w:rFonts w:ascii="Times New Roman" w:hAnsi="Times New Roman" w:cs="Times New Roman"/>
          <w:sz w:val="28"/>
          <w:szCs w:val="28"/>
        </w:rPr>
        <w:t>ПРИЗНАНИЯ НУЖДАЮЩИМСЯ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В ЖИЛОМ ПОМЕЩЕНИИ</w:t>
      </w:r>
    </w:p>
    <w:p w:rsidR="00EC6E1A" w:rsidRPr="00DE2210" w:rsidRDefault="00EC6E1A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C6E1A" w:rsidRPr="00DE2210" w:rsidRDefault="00EC6E1A" w:rsidP="00DE22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По результатам проверки представленных Вами документов (Ваших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жилищн</w:t>
      </w:r>
      <w:r>
        <w:rPr>
          <w:rFonts w:ascii="Times New Roman" w:hAnsi="Times New Roman" w:cs="Times New Roman"/>
          <w:sz w:val="28"/>
          <w:szCs w:val="28"/>
        </w:rPr>
        <w:t>ых условий) установлено, что Вы</w:t>
      </w:r>
      <w:r w:rsidRPr="00DE2210">
        <w:rPr>
          <w:rFonts w:ascii="Times New Roman" w:hAnsi="Times New Roman" w:cs="Times New Roman"/>
          <w:sz w:val="28"/>
          <w:szCs w:val="28"/>
        </w:rPr>
        <w:t>/Ваша семья из 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человек, в том числе:</w:t>
      </w:r>
    </w:p>
    <w:p w:rsidR="00EC6E1A" w:rsidRPr="00DE2210" w:rsidRDefault="00EC6E1A" w:rsidP="00DE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3956"/>
        <w:gridCol w:w="1418"/>
        <w:gridCol w:w="2268"/>
        <w:gridCol w:w="1417"/>
      </w:tblGrid>
      <w:tr w:rsidR="00EC6E1A" w:rsidRPr="00962AB7" w:rsidTr="00DE2210">
        <w:trPr>
          <w:trHeight w:val="10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(полностью)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заявителя и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членов его семьи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рождения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(число,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месяц, год)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Родственные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членов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семьи по отношению</w:t>
            </w:r>
          </w:p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к заявителю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B7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C6E1A" w:rsidRPr="00962AB7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E1A" w:rsidRPr="00962AB7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6E1A" w:rsidRPr="00962AB7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E1A" w:rsidRPr="00962AB7" w:rsidRDefault="00EC6E1A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6E1A" w:rsidRPr="00DE2210" w:rsidRDefault="00EC6E1A" w:rsidP="00DE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C6E1A" w:rsidRPr="00DE2210" w:rsidRDefault="00EC6E1A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/ Ваш подопечный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E2210">
        <w:rPr>
          <w:rFonts w:ascii="Times New Roman" w:hAnsi="Times New Roman" w:cs="Times New Roman"/>
          <w:sz w:val="28"/>
          <w:szCs w:val="28"/>
        </w:rPr>
        <w:t>_____,</w:t>
      </w:r>
    </w:p>
    <w:p w:rsidR="00EC6E1A" w:rsidRPr="00DE2210" w:rsidRDefault="00EC6E1A" w:rsidP="00DE2210">
      <w:pPr>
        <w:pStyle w:val="ConsPlusNonformat"/>
        <w:ind w:left="2410"/>
        <w:rPr>
          <w:rFonts w:ascii="Times New Roman" w:hAnsi="Times New Roman" w:cs="Times New Roman"/>
        </w:rPr>
      </w:pPr>
      <w:r w:rsidRPr="00DE221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E2210">
        <w:rPr>
          <w:rFonts w:ascii="Times New Roman" w:hAnsi="Times New Roman" w:cs="Times New Roman"/>
        </w:rPr>
        <w:t>(фамилия, имя, отчество)</w:t>
      </w:r>
    </w:p>
    <w:p w:rsidR="00EC6E1A" w:rsidRPr="00DE2210" w:rsidRDefault="00EC6E1A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проживая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E2210">
        <w:rPr>
          <w:rFonts w:ascii="Times New Roman" w:hAnsi="Times New Roman" w:cs="Times New Roman"/>
          <w:sz w:val="28"/>
          <w:szCs w:val="28"/>
        </w:rPr>
        <w:t>______,</w:t>
      </w:r>
    </w:p>
    <w:p w:rsidR="00EC6E1A" w:rsidRPr="00DE2210" w:rsidRDefault="00EC6E1A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в соответствии с 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E221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C6E1A" w:rsidRPr="00DE2210" w:rsidRDefault="00EC6E1A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имеете(ет)(ли)  /  не  имеете(ет)(ли)  (ненужное  вычеркнуть) 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стоянию на «</w:t>
      </w:r>
      <w:r w:rsidRPr="00DE221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 ___</w:t>
      </w:r>
      <w:r w:rsidRPr="00DE2210">
        <w:rPr>
          <w:rFonts w:ascii="Times New Roman" w:hAnsi="Times New Roman" w:cs="Times New Roman"/>
          <w:sz w:val="28"/>
          <w:szCs w:val="28"/>
        </w:rPr>
        <w:t xml:space="preserve">______ года / в период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221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 ____</w:t>
      </w:r>
      <w:r w:rsidRPr="00DE2210">
        <w:rPr>
          <w:rFonts w:ascii="Times New Roman" w:hAnsi="Times New Roman" w:cs="Times New Roman"/>
          <w:sz w:val="28"/>
          <w:szCs w:val="28"/>
        </w:rPr>
        <w:t xml:space="preserve">____ года по </w:t>
      </w:r>
      <w:r>
        <w:rPr>
          <w:rFonts w:ascii="Times New Roman" w:hAnsi="Times New Roman" w:cs="Times New Roman"/>
          <w:sz w:val="28"/>
          <w:szCs w:val="28"/>
        </w:rPr>
        <w:t xml:space="preserve">«____» ______ года </w:t>
      </w:r>
      <w:r w:rsidRPr="00DE2210">
        <w:rPr>
          <w:rFonts w:ascii="Times New Roman" w:hAnsi="Times New Roman" w:cs="Times New Roman"/>
          <w:sz w:val="28"/>
          <w:szCs w:val="28"/>
        </w:rPr>
        <w:t>основания быть признанным(ой)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нуждающим(ей)ся в жилом помещении.</w:t>
      </w:r>
    </w:p>
    <w:p w:rsidR="00EC6E1A" w:rsidRDefault="00EC6E1A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C6E1A" w:rsidRDefault="00EC6E1A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6E1A" w:rsidRDefault="00EC6E1A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6E1A" w:rsidRPr="0058119A" w:rsidRDefault="00EC6E1A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Курчанского сельского</w:t>
      </w:r>
      <w:r w:rsidRPr="0058119A">
        <w:rPr>
          <w:rFonts w:ascii="Times New Roman" w:hAnsi="Times New Roman"/>
          <w:sz w:val="28"/>
          <w:szCs w:val="28"/>
        </w:rPr>
        <w:t xml:space="preserve"> поселения</w:t>
      </w:r>
    </w:p>
    <w:p w:rsidR="00EC6E1A" w:rsidRPr="003316C9" w:rsidRDefault="00EC6E1A" w:rsidP="003316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8119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В.П.Гришков</w:t>
      </w:r>
    </w:p>
    <w:sectPr w:rsidR="00EC6E1A" w:rsidRPr="003316C9" w:rsidSect="00DE2210">
      <w:headerReference w:type="default" r:id="rId6"/>
      <w:pgSz w:w="11905" w:h="16838"/>
      <w:pgMar w:top="993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E1A" w:rsidRDefault="00EC6E1A" w:rsidP="00637948">
      <w:pPr>
        <w:spacing w:after="0" w:line="240" w:lineRule="auto"/>
      </w:pPr>
      <w:r>
        <w:separator/>
      </w:r>
    </w:p>
  </w:endnote>
  <w:endnote w:type="continuationSeparator" w:id="0">
    <w:p w:rsidR="00EC6E1A" w:rsidRDefault="00EC6E1A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E1A" w:rsidRDefault="00EC6E1A" w:rsidP="00637948">
      <w:pPr>
        <w:spacing w:after="0" w:line="240" w:lineRule="auto"/>
      </w:pPr>
      <w:r>
        <w:separator/>
      </w:r>
    </w:p>
  </w:footnote>
  <w:footnote w:type="continuationSeparator" w:id="0">
    <w:p w:rsidR="00EC6E1A" w:rsidRDefault="00EC6E1A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E1A" w:rsidRDefault="00EC6E1A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EC6E1A" w:rsidRDefault="00EC6E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7E48"/>
    <w:rsid w:val="000311FF"/>
    <w:rsid w:val="00040295"/>
    <w:rsid w:val="00045E98"/>
    <w:rsid w:val="00076C2F"/>
    <w:rsid w:val="00092033"/>
    <w:rsid w:val="000A60BC"/>
    <w:rsid w:val="000B1FD1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B4699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D6AAF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06433"/>
    <w:rsid w:val="00925A8E"/>
    <w:rsid w:val="00962AB7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2550E"/>
    <w:rsid w:val="00B313A4"/>
    <w:rsid w:val="00B36AD6"/>
    <w:rsid w:val="00B37742"/>
    <w:rsid w:val="00B479E9"/>
    <w:rsid w:val="00B61D17"/>
    <w:rsid w:val="00B7352E"/>
    <w:rsid w:val="00B95412"/>
    <w:rsid w:val="00BC24D3"/>
    <w:rsid w:val="00BC77D9"/>
    <w:rsid w:val="00BD7D5B"/>
    <w:rsid w:val="00BE159F"/>
    <w:rsid w:val="00C018FA"/>
    <w:rsid w:val="00C06251"/>
    <w:rsid w:val="00C117F7"/>
    <w:rsid w:val="00C128A3"/>
    <w:rsid w:val="00C14168"/>
    <w:rsid w:val="00C23606"/>
    <w:rsid w:val="00C347DB"/>
    <w:rsid w:val="00C44B5A"/>
    <w:rsid w:val="00C61A2B"/>
    <w:rsid w:val="00C832FA"/>
    <w:rsid w:val="00C84EAE"/>
    <w:rsid w:val="00CD5348"/>
    <w:rsid w:val="00CE6663"/>
    <w:rsid w:val="00CE6FD6"/>
    <w:rsid w:val="00D42F58"/>
    <w:rsid w:val="00D74654"/>
    <w:rsid w:val="00D75538"/>
    <w:rsid w:val="00D7711C"/>
    <w:rsid w:val="00DA1BD8"/>
    <w:rsid w:val="00DC1993"/>
    <w:rsid w:val="00DC76B4"/>
    <w:rsid w:val="00DD6D0A"/>
    <w:rsid w:val="00DE2210"/>
    <w:rsid w:val="00DE7A3A"/>
    <w:rsid w:val="00E01ACA"/>
    <w:rsid w:val="00E1276D"/>
    <w:rsid w:val="00E53C69"/>
    <w:rsid w:val="00E561C8"/>
    <w:rsid w:val="00E82497"/>
    <w:rsid w:val="00E8319B"/>
    <w:rsid w:val="00E83B9C"/>
    <w:rsid w:val="00E970AB"/>
    <w:rsid w:val="00EA09DE"/>
    <w:rsid w:val="00EB6E80"/>
    <w:rsid w:val="00EC6E1A"/>
    <w:rsid w:val="00EE2EC6"/>
    <w:rsid w:val="00F0723F"/>
    <w:rsid w:val="00F43001"/>
    <w:rsid w:val="00F75B53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18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1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8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1485</TotalTime>
  <Pages>1</Pages>
  <Words>209</Words>
  <Characters>1196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38</cp:revision>
  <dcterms:created xsi:type="dcterms:W3CDTF">2014-01-13T14:03:00Z</dcterms:created>
  <dcterms:modified xsi:type="dcterms:W3CDTF">2015-03-20T06:02:00Z</dcterms:modified>
</cp:coreProperties>
</file>